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87A" w:rsidRDefault="0032287A" w:rsidP="00CA7C3D">
      <w:pPr>
        <w:jc w:val="center"/>
        <w:rPr>
          <w:b/>
          <w:bCs/>
          <w:caps/>
          <w:szCs w:val="24"/>
          <w:lang w:eastAsia="ru-RU"/>
        </w:rPr>
      </w:pPr>
      <w:r>
        <w:rPr>
          <w:b/>
          <w:bCs/>
          <w:caps/>
          <w:szCs w:val="24"/>
          <w:lang w:eastAsia="ru-RU"/>
        </w:rPr>
        <w:t xml:space="preserve"> </w:t>
      </w:r>
    </w:p>
    <w:p w:rsidR="0032287A" w:rsidRPr="00CA7C3D" w:rsidRDefault="0032287A" w:rsidP="00CA7C3D">
      <w:pPr>
        <w:jc w:val="center"/>
        <w:rPr>
          <w:b/>
          <w:bCs/>
          <w:caps/>
          <w:szCs w:val="24"/>
          <w:lang w:eastAsia="ru-RU"/>
        </w:rPr>
      </w:pPr>
      <w:r w:rsidRPr="00CA7C3D">
        <w:rPr>
          <w:b/>
          <w:bCs/>
          <w:caps/>
          <w:szCs w:val="24"/>
          <w:lang w:eastAsia="ru-RU"/>
        </w:rPr>
        <w:t>Российская Федерация</w:t>
      </w:r>
    </w:p>
    <w:p w:rsidR="0032287A" w:rsidRPr="00CA7C3D" w:rsidRDefault="0032287A" w:rsidP="00CA7C3D">
      <w:pPr>
        <w:jc w:val="center"/>
        <w:rPr>
          <w:b/>
          <w:bCs/>
          <w:szCs w:val="24"/>
          <w:lang w:eastAsia="ru-RU"/>
        </w:rPr>
      </w:pPr>
      <w:r w:rsidRPr="00CA7C3D">
        <w:rPr>
          <w:b/>
          <w:bCs/>
          <w:szCs w:val="24"/>
          <w:lang w:eastAsia="ru-RU"/>
        </w:rPr>
        <w:t>АДМИНИСТРАЦИЯ УНЕЧСКОГО РАЙОНА БРЯНСКОЙ ОБЛАСТИ</w:t>
      </w:r>
    </w:p>
    <w:p w:rsidR="0032287A" w:rsidRPr="00CA7C3D" w:rsidRDefault="0032287A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24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24"/>
          <w:lang w:eastAsia="ru-RU"/>
        </w:rPr>
        <w:t>ПОСТАНОВЛЕНИЕ</w:t>
      </w:r>
    </w:p>
    <w:p w:rsidR="0032287A" w:rsidRPr="00CA7C3D" w:rsidRDefault="0032287A" w:rsidP="00CA7C3D">
      <w:pPr>
        <w:rPr>
          <w:b/>
          <w:bCs/>
          <w:spacing w:val="40"/>
          <w:sz w:val="22"/>
          <w:szCs w:val="24"/>
          <w:lang w:eastAsia="ru-RU"/>
        </w:rPr>
      </w:pPr>
    </w:p>
    <w:p w:rsidR="0032287A" w:rsidRPr="002C1A86" w:rsidRDefault="0032287A" w:rsidP="00CA7C3D">
      <w:pPr>
        <w:rPr>
          <w:b/>
          <w:szCs w:val="24"/>
          <w:lang w:eastAsia="ru-RU"/>
        </w:rPr>
      </w:pPr>
      <w:r>
        <w:rPr>
          <w:b/>
          <w:szCs w:val="24"/>
          <w:lang w:eastAsia="ru-RU"/>
        </w:rPr>
        <w:t>От  11.12.2019г.  №  342</w:t>
      </w:r>
    </w:p>
    <w:p w:rsidR="0032287A" w:rsidRPr="00CA7C3D" w:rsidRDefault="0032287A" w:rsidP="00CA7C3D">
      <w:pPr>
        <w:rPr>
          <w:rFonts w:ascii="Arial" w:hAnsi="Arial" w:cs="Arial"/>
          <w:sz w:val="22"/>
          <w:szCs w:val="24"/>
          <w:lang w:eastAsia="ru-RU"/>
        </w:rPr>
      </w:pPr>
      <w:r w:rsidRPr="00CA7C3D">
        <w:rPr>
          <w:sz w:val="22"/>
          <w:szCs w:val="24"/>
          <w:lang w:eastAsia="ru-RU"/>
        </w:rPr>
        <w:t xml:space="preserve"> г. Унеча Брянской области</w:t>
      </w:r>
    </w:p>
    <w:p w:rsidR="0032287A" w:rsidRDefault="0032287A" w:rsidP="006D677C">
      <w:pPr>
        <w:tabs>
          <w:tab w:val="left" w:pos="5100"/>
          <w:tab w:val="left" w:pos="6156"/>
        </w:tabs>
        <w:spacing w:line="240" w:lineRule="auto"/>
        <w:ind w:right="5105"/>
        <w:jc w:val="both"/>
        <w:rPr>
          <w:sz w:val="28"/>
          <w:szCs w:val="28"/>
        </w:rPr>
      </w:pPr>
    </w:p>
    <w:p w:rsidR="0032287A" w:rsidRDefault="0032287A" w:rsidP="006D677C">
      <w:pPr>
        <w:tabs>
          <w:tab w:val="left" w:pos="5100"/>
          <w:tab w:val="left" w:pos="6156"/>
        </w:tabs>
        <w:spacing w:line="240" w:lineRule="auto"/>
        <w:ind w:right="5105"/>
        <w:jc w:val="both"/>
        <w:rPr>
          <w:sz w:val="28"/>
          <w:szCs w:val="28"/>
        </w:rPr>
      </w:pPr>
      <w:r w:rsidRPr="000A1B0E">
        <w:rPr>
          <w:sz w:val="28"/>
          <w:szCs w:val="28"/>
        </w:rPr>
        <w:t xml:space="preserve">О   дополнительном  включении   земельных   участков в  Перечень  земельных   участков, предназначенных для предоставления </w:t>
      </w:r>
      <w:r>
        <w:rPr>
          <w:sz w:val="28"/>
          <w:szCs w:val="28"/>
        </w:rPr>
        <w:t>гражданам, имеющим трех и более детей, в собственность бесплатно на территории муниципального образования «Унечское городское поселение» Унечского района Брянской области и сельских поселений Унечского района Брянской области</w:t>
      </w:r>
    </w:p>
    <w:p w:rsidR="0032287A" w:rsidRDefault="0032287A" w:rsidP="008A0941">
      <w:pPr>
        <w:pStyle w:val="Heading1"/>
        <w:suppressAutoHyphens/>
        <w:spacing w:before="0" w:after="0" w:line="240" w:lineRule="auto"/>
        <w:ind w:firstLine="856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  <w:lang w:eastAsia="en-US"/>
        </w:rPr>
      </w:pPr>
    </w:p>
    <w:p w:rsidR="0032287A" w:rsidRPr="004D6FBC" w:rsidRDefault="0032287A" w:rsidP="004D6FBC"/>
    <w:p w:rsidR="0032287A" w:rsidRPr="008A0941" w:rsidRDefault="0032287A" w:rsidP="004D6FBC">
      <w:pPr>
        <w:pStyle w:val="Heading1"/>
        <w:suppressAutoHyphens/>
        <w:spacing w:before="0" w:after="0" w:line="240" w:lineRule="auto"/>
        <w:ind w:firstLine="70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Руководствуясь пунктом  2 статьи</w:t>
      </w:r>
      <w:r w:rsidRPr="006D677C">
        <w:rPr>
          <w:rFonts w:ascii="Times New Roman" w:hAnsi="Times New Roman" w:cs="Times New Roman"/>
          <w:b w:val="0"/>
          <w:sz w:val="24"/>
          <w:szCs w:val="24"/>
        </w:rPr>
        <w:t xml:space="preserve"> 3.3 Федерального закона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от 25.10.2001 </w:t>
      </w:r>
      <w:r w:rsidRPr="006D677C">
        <w:rPr>
          <w:rFonts w:ascii="Times New Roman" w:hAnsi="Times New Roman" w:cs="Times New Roman"/>
          <w:b w:val="0"/>
          <w:sz w:val="24"/>
          <w:szCs w:val="24"/>
        </w:rPr>
        <w:t>№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6D677C">
        <w:rPr>
          <w:rFonts w:ascii="Times New Roman" w:hAnsi="Times New Roman" w:cs="Times New Roman"/>
          <w:b w:val="0"/>
          <w:sz w:val="24"/>
          <w:szCs w:val="24"/>
        </w:rPr>
        <w:t xml:space="preserve">137-ФЗ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</w:t>
      </w:r>
      <w:r w:rsidRPr="006D677C">
        <w:rPr>
          <w:rFonts w:ascii="Times New Roman" w:hAnsi="Times New Roman" w:cs="Times New Roman"/>
          <w:b w:val="0"/>
          <w:sz w:val="24"/>
          <w:szCs w:val="24"/>
        </w:rPr>
        <w:t>«О введении в действие Земельного коде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кса Российской Федерации»,   статьей </w:t>
      </w:r>
      <w:r w:rsidRPr="006D677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4 Закона  Брянской области от 30.07.2019 № 77</w:t>
      </w:r>
      <w:r w:rsidRPr="006D677C">
        <w:rPr>
          <w:rFonts w:ascii="Times New Roman" w:hAnsi="Times New Roman" w:cs="Times New Roman"/>
          <w:b w:val="0"/>
          <w:sz w:val="24"/>
          <w:szCs w:val="24"/>
        </w:rPr>
        <w:t>-З  «О бесплатном предоставлении  гражданам, имеющим трех и более детей, в собственность земельных участков в Брянской области</w:t>
      </w:r>
      <w:r w:rsidRPr="006D677C">
        <w:rPr>
          <w:rFonts w:ascii="Times New Roman" w:hAnsi="Times New Roman"/>
          <w:b w:val="0"/>
          <w:sz w:val="24"/>
          <w:szCs w:val="24"/>
        </w:rPr>
        <w:t>,</w:t>
      </w:r>
      <w:r w:rsidRPr="006D677C">
        <w:rPr>
          <w:rFonts w:ascii="Times New Roman" w:hAnsi="Times New Roman" w:cs="Times New Roman"/>
          <w:b w:val="0"/>
          <w:sz w:val="24"/>
          <w:szCs w:val="24"/>
        </w:rPr>
        <w:t xml:space="preserve"> постановлением администрации Унечского района </w:t>
      </w:r>
      <w:r>
        <w:rPr>
          <w:rFonts w:ascii="Times New Roman" w:hAnsi="Times New Roman" w:cs="Times New Roman"/>
          <w:b w:val="0"/>
          <w:sz w:val="24"/>
          <w:szCs w:val="24"/>
        </w:rPr>
        <w:t>Брянской области от 17.02.2016</w:t>
      </w:r>
      <w:r w:rsidRPr="006D677C">
        <w:rPr>
          <w:rFonts w:ascii="Times New Roman" w:hAnsi="Times New Roman" w:cs="Times New Roman"/>
          <w:b w:val="0"/>
          <w:sz w:val="24"/>
          <w:szCs w:val="24"/>
        </w:rPr>
        <w:t xml:space="preserve"> №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6D677C">
        <w:rPr>
          <w:rFonts w:ascii="Times New Roman" w:hAnsi="Times New Roman" w:cs="Times New Roman"/>
          <w:b w:val="0"/>
          <w:sz w:val="24"/>
          <w:szCs w:val="24"/>
        </w:rPr>
        <w:t xml:space="preserve">35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(в редакции постановлений от 10.08.2017 № 256, от 23.08.2019 № 233, от 25.10.2019 № 298) </w:t>
      </w:r>
      <w:r w:rsidRPr="006D677C">
        <w:rPr>
          <w:rFonts w:ascii="Times New Roman" w:hAnsi="Times New Roman" w:cs="Times New Roman"/>
          <w:b w:val="0"/>
          <w:sz w:val="24"/>
          <w:szCs w:val="24"/>
        </w:rPr>
        <w:t xml:space="preserve">«Об организации работы по бесплатному предоставлению земельных участков гражданам, имеющим трех и более детей, на территории муниципального образования «Унечское городское поселение» Унечского района Брянской области», </w:t>
      </w:r>
      <w:r w:rsidRPr="008A0941">
        <w:rPr>
          <w:rFonts w:ascii="Times New Roman" w:hAnsi="Times New Roman" w:cs="Times New Roman"/>
          <w:b w:val="0"/>
          <w:sz w:val="24"/>
          <w:szCs w:val="24"/>
        </w:rPr>
        <w:t xml:space="preserve">сведениями государственного реестра недвижимости, указанными в выписках из Единого государственного реестра недвижимости об основных характеристиках и зарегистрированных правах на объекты недвижимости,      </w:t>
      </w:r>
    </w:p>
    <w:p w:rsidR="0032287A" w:rsidRPr="004D6FBC" w:rsidRDefault="0032287A" w:rsidP="004D6FBC">
      <w:pPr>
        <w:pStyle w:val="Heading1"/>
        <w:suppressAutoHyphens/>
        <w:spacing w:before="0" w:after="0" w:line="240" w:lineRule="auto"/>
        <w:ind w:firstLine="85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A0941">
        <w:t xml:space="preserve"> </w:t>
      </w:r>
    </w:p>
    <w:p w:rsidR="0032287A" w:rsidRPr="003C27E2" w:rsidRDefault="0032287A" w:rsidP="004D6FBC">
      <w:pPr>
        <w:spacing w:after="120" w:line="240" w:lineRule="auto"/>
        <w:ind w:firstLine="856"/>
      </w:pPr>
      <w:r w:rsidRPr="003C27E2">
        <w:t>ПОСТАНОВЛЯЮ:</w:t>
      </w:r>
    </w:p>
    <w:p w:rsidR="0032287A" w:rsidRPr="006D677C" w:rsidRDefault="0032287A" w:rsidP="006D677C">
      <w:pPr>
        <w:autoSpaceDE w:val="0"/>
        <w:spacing w:line="240" w:lineRule="auto"/>
        <w:jc w:val="both"/>
        <w:rPr>
          <w:szCs w:val="24"/>
        </w:rPr>
      </w:pPr>
      <w:r w:rsidRPr="006D677C">
        <w:rPr>
          <w:szCs w:val="24"/>
        </w:rPr>
        <w:t xml:space="preserve">      </w:t>
      </w:r>
      <w:r>
        <w:rPr>
          <w:szCs w:val="24"/>
        </w:rPr>
        <w:t xml:space="preserve">     1. </w:t>
      </w:r>
      <w:r w:rsidRPr="006D677C">
        <w:rPr>
          <w:szCs w:val="24"/>
        </w:rPr>
        <w:t>Дополнить Перечень земельных участков</w:t>
      </w:r>
      <w:r w:rsidRPr="006D677C">
        <w:rPr>
          <w:bCs/>
          <w:iCs/>
          <w:szCs w:val="24"/>
        </w:rPr>
        <w:t xml:space="preserve">, </w:t>
      </w:r>
      <w:r w:rsidRPr="006D677C">
        <w:rPr>
          <w:szCs w:val="24"/>
        </w:rPr>
        <w:t>предназначенных для предоставления гражданам, имеющим трех и более детей, на территории муниципального образования «Унечское городское поселение» Унечского района Брянской области</w:t>
      </w:r>
      <w:r>
        <w:rPr>
          <w:szCs w:val="24"/>
        </w:rPr>
        <w:t xml:space="preserve"> и сельских поселений Унечского района Брянской области,  пунктами  </w:t>
      </w:r>
      <w:r w:rsidRPr="006D677C">
        <w:rPr>
          <w:szCs w:val="24"/>
        </w:rPr>
        <w:t>2</w:t>
      </w:r>
      <w:r>
        <w:rPr>
          <w:szCs w:val="24"/>
        </w:rPr>
        <w:t>73-276</w:t>
      </w:r>
      <w:r w:rsidRPr="006D677C">
        <w:rPr>
          <w:szCs w:val="24"/>
        </w:rPr>
        <w:t xml:space="preserve"> в хронологической последовательности и порядке возрастания кадастровых номеров согласно Приложению.</w:t>
      </w:r>
    </w:p>
    <w:p w:rsidR="0032287A" w:rsidRPr="006D677C" w:rsidRDefault="0032287A" w:rsidP="004D6FBC">
      <w:pPr>
        <w:tabs>
          <w:tab w:val="left" w:pos="0"/>
          <w:tab w:val="left" w:pos="734"/>
          <w:tab w:val="left" w:pos="900"/>
        </w:tabs>
        <w:autoSpaceDE w:val="0"/>
        <w:spacing w:line="240" w:lineRule="auto"/>
        <w:jc w:val="both"/>
        <w:rPr>
          <w:szCs w:val="24"/>
          <w:u w:val="single"/>
        </w:rPr>
      </w:pPr>
      <w:r>
        <w:rPr>
          <w:szCs w:val="24"/>
        </w:rPr>
        <w:t xml:space="preserve">            2.  </w:t>
      </w:r>
      <w:r w:rsidRPr="006D677C">
        <w:rPr>
          <w:szCs w:val="24"/>
        </w:rPr>
        <w:t xml:space="preserve">Настоящее постановление опубликовать в газете «Унечская газета» и разместить на официальном сайте администрации района в сети Интернет </w:t>
      </w:r>
      <w:hyperlink r:id="rId7" w:history="1">
        <w:r w:rsidRPr="006D677C">
          <w:rPr>
            <w:rStyle w:val="Hyperlink"/>
            <w:szCs w:val="24"/>
          </w:rPr>
          <w:t>www.unradm.ru</w:t>
        </w:r>
      </w:hyperlink>
      <w:r w:rsidRPr="006D677C">
        <w:rPr>
          <w:szCs w:val="24"/>
          <w:u w:val="single"/>
        </w:rPr>
        <w:t>.</w:t>
      </w:r>
    </w:p>
    <w:p w:rsidR="0032287A" w:rsidRPr="006D677C" w:rsidRDefault="0032287A" w:rsidP="006D677C">
      <w:pPr>
        <w:tabs>
          <w:tab w:val="left" w:pos="0"/>
          <w:tab w:val="left" w:pos="734"/>
        </w:tabs>
        <w:autoSpaceDE w:val="0"/>
        <w:spacing w:line="240" w:lineRule="auto"/>
        <w:jc w:val="both"/>
        <w:rPr>
          <w:szCs w:val="24"/>
        </w:rPr>
      </w:pPr>
      <w:r>
        <w:rPr>
          <w:szCs w:val="24"/>
        </w:rPr>
        <w:t xml:space="preserve">            3.  </w:t>
      </w:r>
      <w:r w:rsidRPr="006D677C">
        <w:rPr>
          <w:szCs w:val="24"/>
        </w:rPr>
        <w:t>Данное постановление вступает в силу с момента официального опубликования.</w:t>
      </w:r>
    </w:p>
    <w:p w:rsidR="0032287A" w:rsidRDefault="0032287A" w:rsidP="004D6FBC">
      <w:pPr>
        <w:tabs>
          <w:tab w:val="num" w:pos="748"/>
        </w:tabs>
        <w:spacing w:line="240" w:lineRule="auto"/>
        <w:jc w:val="both"/>
        <w:rPr>
          <w:szCs w:val="24"/>
        </w:rPr>
      </w:pPr>
      <w:r>
        <w:rPr>
          <w:szCs w:val="24"/>
        </w:rPr>
        <w:t xml:space="preserve">            4.  </w:t>
      </w:r>
      <w:r w:rsidRPr="006D677C">
        <w:rPr>
          <w:szCs w:val="24"/>
        </w:rPr>
        <w:t xml:space="preserve">Контроль за исполнением  настоящего постановления возложить на </w:t>
      </w:r>
      <w:r>
        <w:rPr>
          <w:szCs w:val="24"/>
        </w:rPr>
        <w:t xml:space="preserve">и.о. </w:t>
      </w:r>
      <w:r w:rsidRPr="006D677C">
        <w:rPr>
          <w:szCs w:val="24"/>
        </w:rPr>
        <w:t>заместителя главы ад</w:t>
      </w:r>
      <w:r>
        <w:rPr>
          <w:szCs w:val="24"/>
        </w:rPr>
        <w:t>министрации района  И.М. Волкович.</w:t>
      </w:r>
      <w:r w:rsidRPr="006D677C">
        <w:rPr>
          <w:szCs w:val="24"/>
        </w:rPr>
        <w:t xml:space="preserve"> </w:t>
      </w:r>
    </w:p>
    <w:p w:rsidR="0032287A" w:rsidRDefault="0032287A" w:rsidP="004D6FBC">
      <w:pPr>
        <w:tabs>
          <w:tab w:val="num" w:pos="748"/>
        </w:tabs>
        <w:spacing w:line="240" w:lineRule="auto"/>
        <w:jc w:val="both"/>
        <w:rPr>
          <w:szCs w:val="24"/>
        </w:rPr>
      </w:pPr>
    </w:p>
    <w:p w:rsidR="0032287A" w:rsidRDefault="0032287A" w:rsidP="004D6FBC">
      <w:pPr>
        <w:tabs>
          <w:tab w:val="num" w:pos="748"/>
        </w:tabs>
        <w:spacing w:line="240" w:lineRule="auto"/>
        <w:jc w:val="both"/>
        <w:rPr>
          <w:szCs w:val="24"/>
        </w:rPr>
      </w:pPr>
    </w:p>
    <w:p w:rsidR="0032287A" w:rsidRPr="00CA7C3D" w:rsidRDefault="0032287A" w:rsidP="00CA7C3D">
      <w:pPr>
        <w:spacing w:after="120" w:line="240" w:lineRule="auto"/>
        <w:jc w:val="both"/>
        <w:rPr>
          <w:szCs w:val="24"/>
          <w:lang w:eastAsia="ru-RU"/>
        </w:rPr>
      </w:pPr>
      <w:r>
        <w:rPr>
          <w:szCs w:val="24"/>
          <w:lang w:eastAsia="ru-RU"/>
        </w:rPr>
        <w:t>Г</w:t>
      </w:r>
      <w:r w:rsidRPr="00CA7C3D">
        <w:rPr>
          <w:szCs w:val="24"/>
          <w:lang w:eastAsia="ru-RU"/>
        </w:rPr>
        <w:t>лав</w:t>
      </w:r>
      <w:r>
        <w:rPr>
          <w:szCs w:val="24"/>
          <w:lang w:eastAsia="ru-RU"/>
        </w:rPr>
        <w:t>а</w:t>
      </w:r>
      <w:r w:rsidRPr="00CA7C3D">
        <w:rPr>
          <w:szCs w:val="24"/>
          <w:lang w:eastAsia="ru-RU"/>
        </w:rPr>
        <w:t xml:space="preserve"> администрации района                                                                            </w:t>
      </w:r>
      <w:r>
        <w:rPr>
          <w:szCs w:val="24"/>
          <w:lang w:eastAsia="ru-RU"/>
        </w:rPr>
        <w:t xml:space="preserve">                    А.М. Кусков</w:t>
      </w:r>
    </w:p>
    <w:tbl>
      <w:tblPr>
        <w:tblW w:w="0" w:type="auto"/>
        <w:tblLayout w:type="fixed"/>
        <w:tblLook w:val="0000"/>
      </w:tblPr>
      <w:tblGrid>
        <w:gridCol w:w="7632"/>
        <w:gridCol w:w="2221"/>
      </w:tblGrid>
      <w:tr w:rsidR="0032287A" w:rsidRPr="00CA7C3D" w:rsidTr="00D66508">
        <w:trPr>
          <w:trHeight w:val="80"/>
        </w:trPr>
        <w:tc>
          <w:tcPr>
            <w:tcW w:w="7632" w:type="dxa"/>
          </w:tcPr>
          <w:p w:rsidR="0032287A" w:rsidRPr="00CA7C3D" w:rsidRDefault="0032287A" w:rsidP="00CA7C3D">
            <w:pPr>
              <w:suppressAutoHyphens/>
              <w:snapToGrid w:val="0"/>
              <w:ind w:right="-2160"/>
              <w:rPr>
                <w:szCs w:val="24"/>
                <w:lang w:eastAsia="ar-SA"/>
              </w:rPr>
            </w:pPr>
          </w:p>
        </w:tc>
        <w:tc>
          <w:tcPr>
            <w:tcW w:w="2221" w:type="dxa"/>
          </w:tcPr>
          <w:p w:rsidR="0032287A" w:rsidRPr="00CA7C3D" w:rsidRDefault="0032287A" w:rsidP="00CA7C3D">
            <w:pPr>
              <w:snapToGrid w:val="0"/>
              <w:rPr>
                <w:szCs w:val="24"/>
                <w:lang w:eastAsia="ar-SA"/>
              </w:rPr>
            </w:pPr>
          </w:p>
        </w:tc>
      </w:tr>
    </w:tbl>
    <w:p w:rsidR="0032287A" w:rsidRDefault="0032287A" w:rsidP="006F0F01">
      <w:bookmarkStart w:id="0" w:name="_GoBack"/>
      <w:bookmarkEnd w:id="0"/>
    </w:p>
    <w:p w:rsidR="0032287A" w:rsidRDefault="0032287A" w:rsidP="008847E1">
      <w:pPr>
        <w:pStyle w:val="ConsPlusNonformat"/>
        <w:widowControl/>
        <w:ind w:left="5610"/>
        <w:jc w:val="right"/>
        <w:rPr>
          <w:rFonts w:ascii="Times New Roman" w:hAnsi="Times New Roman" w:cs="Times New Roman"/>
          <w:sz w:val="24"/>
          <w:szCs w:val="24"/>
        </w:rPr>
      </w:pPr>
      <w:r w:rsidRPr="008847E1">
        <w:rPr>
          <w:rFonts w:ascii="Times New Roman" w:hAnsi="Times New Roman" w:cs="Times New Roman"/>
          <w:sz w:val="24"/>
          <w:szCs w:val="24"/>
        </w:rPr>
        <w:t xml:space="preserve">Приложение  к постановлению </w:t>
      </w:r>
    </w:p>
    <w:p w:rsidR="0032287A" w:rsidRPr="008847E1" w:rsidRDefault="0032287A" w:rsidP="008847E1">
      <w:pPr>
        <w:pStyle w:val="ConsPlusNonformat"/>
        <w:widowControl/>
        <w:ind w:left="5610"/>
        <w:jc w:val="right"/>
        <w:rPr>
          <w:rFonts w:ascii="Times New Roman" w:hAnsi="Times New Roman" w:cs="Times New Roman"/>
          <w:sz w:val="24"/>
          <w:szCs w:val="24"/>
        </w:rPr>
      </w:pPr>
      <w:r w:rsidRPr="008847E1">
        <w:rPr>
          <w:rFonts w:ascii="Times New Roman" w:hAnsi="Times New Roman" w:cs="Times New Roman"/>
          <w:sz w:val="24"/>
          <w:szCs w:val="24"/>
        </w:rPr>
        <w:t>администрации района</w:t>
      </w:r>
    </w:p>
    <w:p w:rsidR="0032287A" w:rsidRPr="008847E1" w:rsidRDefault="0032287A" w:rsidP="008847E1">
      <w:pPr>
        <w:pStyle w:val="ConsPlusNonformat"/>
        <w:widowControl/>
        <w:ind w:left="56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«11» декабря 2019г. №  342</w:t>
      </w:r>
    </w:p>
    <w:p w:rsidR="0032287A" w:rsidRDefault="0032287A" w:rsidP="001F1974">
      <w:pPr>
        <w:pStyle w:val="Heading1"/>
        <w:suppressAutoHyphens/>
        <w:spacing w:before="0" w:after="0" w:line="240" w:lineRule="auto"/>
        <w:rPr>
          <w:rFonts w:ascii="Times New Roman" w:hAnsi="Times New Roman" w:cs="Times New Roman"/>
          <w:bCs w:val="0"/>
          <w:kern w:val="0"/>
          <w:sz w:val="24"/>
          <w:szCs w:val="24"/>
        </w:rPr>
      </w:pPr>
      <w:r>
        <w:rPr>
          <w:rFonts w:ascii="Times New Roman" w:hAnsi="Times New Roman" w:cs="Times New Roman"/>
          <w:bCs w:val="0"/>
          <w:kern w:val="0"/>
          <w:sz w:val="24"/>
          <w:szCs w:val="24"/>
        </w:rPr>
        <w:t xml:space="preserve"> </w:t>
      </w:r>
    </w:p>
    <w:p w:rsidR="0032287A" w:rsidRPr="00B735E6" w:rsidRDefault="0032287A" w:rsidP="00B735E6">
      <w:pPr>
        <w:rPr>
          <w:lang w:eastAsia="ru-RU"/>
        </w:rPr>
      </w:pPr>
    </w:p>
    <w:p w:rsidR="0032287A" w:rsidRDefault="0032287A" w:rsidP="008A0941">
      <w:pPr>
        <w:pStyle w:val="Heading1"/>
        <w:numPr>
          <w:ilvl w:val="8"/>
          <w:numId w:val="2"/>
        </w:numPr>
        <w:tabs>
          <w:tab w:val="clear" w:pos="360"/>
          <w:tab w:val="num" w:pos="0"/>
        </w:tabs>
        <w:suppressAutoHyphens/>
        <w:spacing w:before="0" w:after="0" w:line="240" w:lineRule="auto"/>
        <w:jc w:val="center"/>
        <w:rPr>
          <w:rFonts w:ascii="Times New Roman" w:hAnsi="Times New Roman" w:cs="Times New Roman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Cs w:val="0"/>
          <w:iCs/>
          <w:sz w:val="24"/>
          <w:szCs w:val="24"/>
        </w:rPr>
        <w:t xml:space="preserve">ПЕРЕЧЕНЬ </w:t>
      </w:r>
    </w:p>
    <w:p w:rsidR="0032287A" w:rsidRPr="00DC2833" w:rsidRDefault="0032287A" w:rsidP="00DC2833">
      <w:pPr>
        <w:pStyle w:val="Heading1"/>
        <w:numPr>
          <w:ilvl w:val="8"/>
          <w:numId w:val="2"/>
        </w:numPr>
        <w:tabs>
          <w:tab w:val="clear" w:pos="360"/>
          <w:tab w:val="num" w:pos="0"/>
        </w:tabs>
        <w:suppressAutoHyphens/>
        <w:spacing w:before="0" w:after="0" w:line="240" w:lineRule="auto"/>
        <w:jc w:val="center"/>
        <w:rPr>
          <w:rFonts w:ascii="Times New Roman" w:hAnsi="Times New Roman" w:cs="Times New Roman"/>
          <w:bCs w:val="0"/>
          <w:iCs/>
          <w:sz w:val="24"/>
          <w:szCs w:val="24"/>
        </w:rPr>
      </w:pPr>
      <w:r w:rsidRPr="00DC2833">
        <w:rPr>
          <w:rFonts w:ascii="Times New Roman" w:hAnsi="Times New Roman" w:cs="Times New Roman"/>
          <w:iCs/>
          <w:sz w:val="24"/>
          <w:szCs w:val="24"/>
        </w:rPr>
        <w:t xml:space="preserve">земельных участков, </w:t>
      </w:r>
      <w:r w:rsidRPr="00DC2833">
        <w:rPr>
          <w:rFonts w:ascii="Times New Roman" w:hAnsi="Times New Roman" w:cs="Times New Roman"/>
          <w:sz w:val="24"/>
          <w:szCs w:val="24"/>
        </w:rPr>
        <w:t xml:space="preserve">предназначенных для предоставления гражданам, имеющим трех и более детей, в собственность бесплатно на территории муниципального образования </w:t>
      </w:r>
    </w:p>
    <w:p w:rsidR="0032287A" w:rsidRPr="00DC2833" w:rsidRDefault="0032287A" w:rsidP="00DC2833">
      <w:pPr>
        <w:pStyle w:val="Heading1"/>
        <w:numPr>
          <w:ilvl w:val="8"/>
          <w:numId w:val="2"/>
        </w:numPr>
        <w:tabs>
          <w:tab w:val="clear" w:pos="360"/>
          <w:tab w:val="num" w:pos="0"/>
        </w:tabs>
        <w:suppressAutoHyphens/>
        <w:spacing w:before="0" w:after="0" w:line="240" w:lineRule="auto"/>
        <w:jc w:val="center"/>
        <w:rPr>
          <w:rFonts w:ascii="Times New Roman" w:hAnsi="Times New Roman" w:cs="Times New Roman"/>
          <w:bCs w:val="0"/>
          <w:iCs/>
          <w:sz w:val="24"/>
          <w:szCs w:val="24"/>
        </w:rPr>
      </w:pPr>
      <w:r w:rsidRPr="00DC2833">
        <w:rPr>
          <w:rFonts w:ascii="Times New Roman" w:hAnsi="Times New Roman" w:cs="Times New Roman"/>
          <w:sz w:val="24"/>
          <w:szCs w:val="24"/>
        </w:rPr>
        <w:t xml:space="preserve">«Унечское городское поселение» Унечского района Брянской области </w:t>
      </w:r>
    </w:p>
    <w:p w:rsidR="0032287A" w:rsidRPr="00DC2833" w:rsidRDefault="0032287A" w:rsidP="00DC2833">
      <w:pPr>
        <w:pStyle w:val="Heading1"/>
        <w:numPr>
          <w:ilvl w:val="8"/>
          <w:numId w:val="2"/>
        </w:numPr>
        <w:tabs>
          <w:tab w:val="clear" w:pos="360"/>
          <w:tab w:val="num" w:pos="0"/>
        </w:tabs>
        <w:suppressAutoHyphens/>
        <w:spacing w:before="0" w:after="0" w:line="240" w:lineRule="auto"/>
        <w:jc w:val="center"/>
        <w:rPr>
          <w:rFonts w:ascii="Times New Roman" w:hAnsi="Times New Roman" w:cs="Times New Roman"/>
          <w:bCs w:val="0"/>
          <w:iCs/>
          <w:sz w:val="24"/>
          <w:szCs w:val="24"/>
        </w:rPr>
      </w:pPr>
      <w:r w:rsidRPr="00DC2833">
        <w:rPr>
          <w:rFonts w:ascii="Times New Roman" w:hAnsi="Times New Roman" w:cs="Times New Roman"/>
          <w:sz w:val="24"/>
          <w:szCs w:val="24"/>
        </w:rPr>
        <w:t>и сельских поселений Унечского района Брянской области</w:t>
      </w:r>
    </w:p>
    <w:p w:rsidR="0032287A" w:rsidRPr="00DC2833" w:rsidRDefault="0032287A" w:rsidP="001F1974">
      <w:pPr>
        <w:spacing w:line="240" w:lineRule="auto"/>
        <w:jc w:val="center"/>
        <w:rPr>
          <w:b/>
          <w:szCs w:val="24"/>
        </w:rPr>
      </w:pPr>
      <w:r w:rsidRPr="00DC2833">
        <w:rPr>
          <w:b/>
          <w:szCs w:val="24"/>
        </w:rPr>
        <w:t xml:space="preserve"> </w:t>
      </w:r>
    </w:p>
    <w:p w:rsidR="0032287A" w:rsidRPr="00DC2833" w:rsidRDefault="0032287A" w:rsidP="001F1974">
      <w:pPr>
        <w:spacing w:line="240" w:lineRule="auto"/>
        <w:jc w:val="center"/>
        <w:rPr>
          <w:b/>
          <w:szCs w:val="24"/>
        </w:rPr>
      </w:pPr>
    </w:p>
    <w:tbl>
      <w:tblPr>
        <w:tblW w:w="10360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0"/>
        <w:gridCol w:w="3400"/>
        <w:gridCol w:w="2100"/>
        <w:gridCol w:w="2100"/>
        <w:gridCol w:w="700"/>
        <w:gridCol w:w="1460"/>
      </w:tblGrid>
      <w:tr w:rsidR="0032287A" w:rsidRPr="008847E1" w:rsidTr="00731A3B">
        <w:tc>
          <w:tcPr>
            <w:tcW w:w="600" w:type="dxa"/>
          </w:tcPr>
          <w:p w:rsidR="0032287A" w:rsidRPr="008847E1" w:rsidRDefault="0032287A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№ п/п</w:t>
            </w:r>
          </w:p>
        </w:tc>
        <w:tc>
          <w:tcPr>
            <w:tcW w:w="3400" w:type="dxa"/>
          </w:tcPr>
          <w:p w:rsidR="0032287A" w:rsidRPr="008847E1" w:rsidRDefault="0032287A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Адрес земельного участка</w:t>
            </w:r>
          </w:p>
        </w:tc>
        <w:tc>
          <w:tcPr>
            <w:tcW w:w="2100" w:type="dxa"/>
          </w:tcPr>
          <w:p w:rsidR="0032287A" w:rsidRPr="008847E1" w:rsidRDefault="0032287A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Вид разрешенного использования</w:t>
            </w:r>
          </w:p>
        </w:tc>
        <w:tc>
          <w:tcPr>
            <w:tcW w:w="2100" w:type="dxa"/>
          </w:tcPr>
          <w:p w:rsidR="0032287A" w:rsidRPr="008847E1" w:rsidRDefault="0032287A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Кадастровый номер</w:t>
            </w:r>
          </w:p>
        </w:tc>
        <w:tc>
          <w:tcPr>
            <w:tcW w:w="700" w:type="dxa"/>
          </w:tcPr>
          <w:p w:rsidR="0032287A" w:rsidRDefault="0032287A" w:rsidP="0021251B">
            <w:pPr>
              <w:spacing w:line="240" w:lineRule="auto"/>
              <w:jc w:val="center"/>
              <w:rPr>
                <w:b/>
                <w:szCs w:val="22"/>
              </w:rPr>
            </w:pPr>
            <w:r w:rsidRPr="00B735E6">
              <w:rPr>
                <w:b/>
                <w:sz w:val="22"/>
                <w:szCs w:val="22"/>
              </w:rPr>
              <w:t>Пло-ща</w:t>
            </w:r>
          </w:p>
          <w:p w:rsidR="0032287A" w:rsidRPr="00B735E6" w:rsidRDefault="0032287A" w:rsidP="0021251B">
            <w:pPr>
              <w:spacing w:line="240" w:lineRule="auto"/>
              <w:jc w:val="center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дь, кв.м</w:t>
            </w:r>
          </w:p>
        </w:tc>
        <w:tc>
          <w:tcPr>
            <w:tcW w:w="1460" w:type="dxa"/>
          </w:tcPr>
          <w:p w:rsidR="0032287A" w:rsidRDefault="0032287A" w:rsidP="0021251B">
            <w:pPr>
              <w:spacing w:line="240" w:lineRule="auto"/>
              <w:jc w:val="center"/>
              <w:rPr>
                <w:b/>
                <w:sz w:val="20"/>
              </w:rPr>
            </w:pPr>
            <w:r w:rsidRPr="004A63C3">
              <w:rPr>
                <w:b/>
                <w:sz w:val="20"/>
              </w:rPr>
              <w:t>Дата внесения номера в государственный кадастр недвижи</w:t>
            </w:r>
            <w:r>
              <w:rPr>
                <w:b/>
                <w:sz w:val="20"/>
              </w:rPr>
              <w:t>-</w:t>
            </w:r>
          </w:p>
          <w:p w:rsidR="0032287A" w:rsidRPr="004A63C3" w:rsidRDefault="0032287A" w:rsidP="004A63C3">
            <w:pPr>
              <w:spacing w:line="240" w:lineRule="auto"/>
              <w:jc w:val="center"/>
              <w:rPr>
                <w:b/>
                <w:sz w:val="20"/>
              </w:rPr>
            </w:pPr>
            <w:r w:rsidRPr="004A63C3">
              <w:rPr>
                <w:b/>
                <w:sz w:val="20"/>
              </w:rPr>
              <w:t>мости</w:t>
            </w:r>
          </w:p>
        </w:tc>
      </w:tr>
      <w:tr w:rsidR="0032287A" w:rsidRPr="008847E1" w:rsidTr="00731A3B">
        <w:tc>
          <w:tcPr>
            <w:tcW w:w="600" w:type="dxa"/>
          </w:tcPr>
          <w:p w:rsidR="0032287A" w:rsidRPr="008847E1" w:rsidRDefault="0032287A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1</w:t>
            </w:r>
          </w:p>
        </w:tc>
        <w:tc>
          <w:tcPr>
            <w:tcW w:w="3400" w:type="dxa"/>
          </w:tcPr>
          <w:p w:rsidR="0032287A" w:rsidRPr="008847E1" w:rsidRDefault="0032287A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2</w:t>
            </w:r>
          </w:p>
        </w:tc>
        <w:tc>
          <w:tcPr>
            <w:tcW w:w="2100" w:type="dxa"/>
          </w:tcPr>
          <w:p w:rsidR="0032287A" w:rsidRPr="008847E1" w:rsidRDefault="0032287A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3</w:t>
            </w:r>
          </w:p>
        </w:tc>
        <w:tc>
          <w:tcPr>
            <w:tcW w:w="2100" w:type="dxa"/>
          </w:tcPr>
          <w:p w:rsidR="0032287A" w:rsidRPr="008847E1" w:rsidRDefault="0032287A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4</w:t>
            </w:r>
          </w:p>
        </w:tc>
        <w:tc>
          <w:tcPr>
            <w:tcW w:w="700" w:type="dxa"/>
          </w:tcPr>
          <w:p w:rsidR="0032287A" w:rsidRPr="008847E1" w:rsidRDefault="0032287A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5</w:t>
            </w:r>
          </w:p>
        </w:tc>
        <w:tc>
          <w:tcPr>
            <w:tcW w:w="1460" w:type="dxa"/>
          </w:tcPr>
          <w:p w:rsidR="0032287A" w:rsidRPr="008847E1" w:rsidRDefault="0032287A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6</w:t>
            </w:r>
          </w:p>
        </w:tc>
      </w:tr>
      <w:tr w:rsidR="0032287A" w:rsidRPr="008847E1" w:rsidTr="00731A3B">
        <w:tc>
          <w:tcPr>
            <w:tcW w:w="600" w:type="dxa"/>
          </w:tcPr>
          <w:p w:rsidR="0032287A" w:rsidRPr="008847E1" w:rsidRDefault="0032287A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273</w:t>
            </w:r>
          </w:p>
        </w:tc>
        <w:tc>
          <w:tcPr>
            <w:tcW w:w="3400" w:type="dxa"/>
          </w:tcPr>
          <w:p w:rsidR="0032287A" w:rsidRDefault="0032287A" w:rsidP="0021251B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</w:t>
            </w:r>
          </w:p>
          <w:p w:rsidR="0032287A" w:rsidRPr="008847E1" w:rsidRDefault="0032287A" w:rsidP="0021251B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Унечский</w:t>
            </w:r>
            <w:r>
              <w:rPr>
                <w:szCs w:val="24"/>
              </w:rPr>
              <w:t xml:space="preserve"> </w:t>
            </w:r>
            <w:r w:rsidRPr="008847E1">
              <w:rPr>
                <w:szCs w:val="24"/>
              </w:rPr>
              <w:t xml:space="preserve"> район, </w:t>
            </w:r>
          </w:p>
          <w:p w:rsidR="0032287A" w:rsidRDefault="0032287A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г. Унеча</w:t>
            </w:r>
            <w:r w:rsidRPr="008847E1">
              <w:rPr>
                <w:szCs w:val="24"/>
              </w:rPr>
              <w:t xml:space="preserve">, </w:t>
            </w:r>
            <w:r>
              <w:rPr>
                <w:szCs w:val="24"/>
              </w:rPr>
              <w:t>ул. Рылеева,  дом 16</w:t>
            </w:r>
          </w:p>
          <w:p w:rsidR="0032287A" w:rsidRPr="008847E1" w:rsidRDefault="0032287A" w:rsidP="0021251B">
            <w:pPr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2100" w:type="dxa"/>
          </w:tcPr>
          <w:p w:rsidR="0032287A" w:rsidRPr="008847E1" w:rsidRDefault="0032287A" w:rsidP="0021251B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100" w:type="dxa"/>
          </w:tcPr>
          <w:p w:rsidR="0032287A" w:rsidRPr="008847E1" w:rsidRDefault="0032287A" w:rsidP="0021251B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32:27:0430404:51</w:t>
            </w:r>
          </w:p>
        </w:tc>
        <w:tc>
          <w:tcPr>
            <w:tcW w:w="700" w:type="dxa"/>
          </w:tcPr>
          <w:p w:rsidR="0032287A" w:rsidRPr="008847E1" w:rsidRDefault="0032287A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878</w:t>
            </w:r>
          </w:p>
        </w:tc>
        <w:tc>
          <w:tcPr>
            <w:tcW w:w="1460" w:type="dxa"/>
          </w:tcPr>
          <w:p w:rsidR="0032287A" w:rsidRPr="008847E1" w:rsidRDefault="0032287A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25.09.2005</w:t>
            </w:r>
          </w:p>
        </w:tc>
      </w:tr>
      <w:tr w:rsidR="0032287A" w:rsidRPr="008847E1" w:rsidTr="00731A3B">
        <w:tc>
          <w:tcPr>
            <w:tcW w:w="600" w:type="dxa"/>
          </w:tcPr>
          <w:p w:rsidR="0032287A" w:rsidRPr="008847E1" w:rsidRDefault="0032287A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274</w:t>
            </w:r>
          </w:p>
        </w:tc>
        <w:tc>
          <w:tcPr>
            <w:tcW w:w="3400" w:type="dxa"/>
          </w:tcPr>
          <w:p w:rsidR="0032287A" w:rsidRDefault="0032287A" w:rsidP="004D0827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</w:t>
            </w:r>
          </w:p>
          <w:p w:rsidR="0032287A" w:rsidRPr="008847E1" w:rsidRDefault="0032287A" w:rsidP="004D0827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Унечский</w:t>
            </w:r>
            <w:r>
              <w:rPr>
                <w:szCs w:val="24"/>
              </w:rPr>
              <w:t xml:space="preserve"> </w:t>
            </w:r>
            <w:r w:rsidRPr="008847E1">
              <w:rPr>
                <w:szCs w:val="24"/>
              </w:rPr>
              <w:t xml:space="preserve"> район, </w:t>
            </w:r>
          </w:p>
          <w:p w:rsidR="0032287A" w:rsidRDefault="0032287A" w:rsidP="004D0827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г. Унеча</w:t>
            </w:r>
            <w:r w:rsidRPr="008847E1">
              <w:rPr>
                <w:szCs w:val="24"/>
              </w:rPr>
              <w:t xml:space="preserve">, </w:t>
            </w:r>
            <w:r>
              <w:rPr>
                <w:szCs w:val="24"/>
              </w:rPr>
              <w:t>ул. Пацаева,  дом  22</w:t>
            </w:r>
          </w:p>
          <w:p w:rsidR="0032287A" w:rsidRPr="008847E1" w:rsidRDefault="0032287A" w:rsidP="004D0827">
            <w:pPr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2100" w:type="dxa"/>
          </w:tcPr>
          <w:p w:rsidR="0032287A" w:rsidRPr="008847E1" w:rsidRDefault="0032287A" w:rsidP="004D0827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100" w:type="dxa"/>
          </w:tcPr>
          <w:p w:rsidR="0032287A" w:rsidRPr="008847E1" w:rsidRDefault="0032287A" w:rsidP="004D0827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32:27:0430113:35</w:t>
            </w:r>
          </w:p>
        </w:tc>
        <w:tc>
          <w:tcPr>
            <w:tcW w:w="700" w:type="dxa"/>
          </w:tcPr>
          <w:p w:rsidR="0032287A" w:rsidRPr="008847E1" w:rsidRDefault="0032287A" w:rsidP="004D0827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1300</w:t>
            </w:r>
          </w:p>
        </w:tc>
        <w:tc>
          <w:tcPr>
            <w:tcW w:w="1460" w:type="dxa"/>
          </w:tcPr>
          <w:p w:rsidR="0032287A" w:rsidRPr="008847E1" w:rsidRDefault="0032287A" w:rsidP="004D0827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25.09.2005</w:t>
            </w:r>
          </w:p>
        </w:tc>
      </w:tr>
      <w:tr w:rsidR="0032287A" w:rsidRPr="008847E1" w:rsidTr="00731A3B">
        <w:tc>
          <w:tcPr>
            <w:tcW w:w="600" w:type="dxa"/>
          </w:tcPr>
          <w:p w:rsidR="0032287A" w:rsidRPr="008847E1" w:rsidRDefault="0032287A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275</w:t>
            </w:r>
          </w:p>
        </w:tc>
        <w:tc>
          <w:tcPr>
            <w:tcW w:w="3400" w:type="dxa"/>
          </w:tcPr>
          <w:p w:rsidR="0032287A" w:rsidRDefault="0032287A" w:rsidP="004D0827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</w:t>
            </w:r>
          </w:p>
          <w:p w:rsidR="0032287A" w:rsidRPr="008847E1" w:rsidRDefault="0032287A" w:rsidP="004D0827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Унечский</w:t>
            </w:r>
            <w:r>
              <w:rPr>
                <w:szCs w:val="24"/>
              </w:rPr>
              <w:t xml:space="preserve"> </w:t>
            </w:r>
            <w:r w:rsidRPr="008847E1">
              <w:rPr>
                <w:szCs w:val="24"/>
              </w:rPr>
              <w:t xml:space="preserve"> район, </w:t>
            </w:r>
          </w:p>
          <w:p w:rsidR="0032287A" w:rsidRDefault="0032287A" w:rsidP="004D0827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г. Унеча</w:t>
            </w:r>
            <w:r w:rsidRPr="008847E1">
              <w:rPr>
                <w:szCs w:val="24"/>
              </w:rPr>
              <w:t xml:space="preserve">, </w:t>
            </w:r>
            <w:r>
              <w:rPr>
                <w:szCs w:val="24"/>
              </w:rPr>
              <w:t>ул. Звездная,  дом  3</w:t>
            </w:r>
          </w:p>
          <w:p w:rsidR="0032287A" w:rsidRPr="008847E1" w:rsidRDefault="0032287A" w:rsidP="004D0827">
            <w:pPr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2100" w:type="dxa"/>
          </w:tcPr>
          <w:p w:rsidR="0032287A" w:rsidRPr="008847E1" w:rsidRDefault="0032287A" w:rsidP="004D0827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100" w:type="dxa"/>
          </w:tcPr>
          <w:p w:rsidR="0032287A" w:rsidRPr="008847E1" w:rsidRDefault="0032287A" w:rsidP="004D0827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32:27:0430113:58</w:t>
            </w:r>
          </w:p>
        </w:tc>
        <w:tc>
          <w:tcPr>
            <w:tcW w:w="700" w:type="dxa"/>
          </w:tcPr>
          <w:p w:rsidR="0032287A" w:rsidRPr="008847E1" w:rsidRDefault="0032287A" w:rsidP="004D0827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1190</w:t>
            </w:r>
          </w:p>
        </w:tc>
        <w:tc>
          <w:tcPr>
            <w:tcW w:w="1460" w:type="dxa"/>
          </w:tcPr>
          <w:p w:rsidR="0032287A" w:rsidRPr="008847E1" w:rsidRDefault="0032287A" w:rsidP="004D0827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01.03.2011</w:t>
            </w:r>
          </w:p>
        </w:tc>
      </w:tr>
      <w:tr w:rsidR="0032287A" w:rsidRPr="008847E1" w:rsidTr="00731A3B">
        <w:tc>
          <w:tcPr>
            <w:tcW w:w="600" w:type="dxa"/>
          </w:tcPr>
          <w:p w:rsidR="0032287A" w:rsidRPr="008847E1" w:rsidRDefault="0032287A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276</w:t>
            </w:r>
          </w:p>
        </w:tc>
        <w:tc>
          <w:tcPr>
            <w:tcW w:w="3400" w:type="dxa"/>
          </w:tcPr>
          <w:p w:rsidR="0032287A" w:rsidRDefault="0032287A" w:rsidP="004D0827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</w:t>
            </w:r>
          </w:p>
          <w:p w:rsidR="0032287A" w:rsidRPr="008847E1" w:rsidRDefault="0032287A" w:rsidP="004D0827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Унечский</w:t>
            </w:r>
            <w:r>
              <w:rPr>
                <w:szCs w:val="24"/>
              </w:rPr>
              <w:t xml:space="preserve"> </w:t>
            </w:r>
            <w:r w:rsidRPr="008847E1">
              <w:rPr>
                <w:szCs w:val="24"/>
              </w:rPr>
              <w:t xml:space="preserve"> район, </w:t>
            </w:r>
          </w:p>
          <w:p w:rsidR="0032287A" w:rsidRDefault="0032287A" w:rsidP="004D0827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г. Унеча</w:t>
            </w:r>
            <w:r w:rsidRPr="008847E1">
              <w:rPr>
                <w:szCs w:val="24"/>
              </w:rPr>
              <w:t xml:space="preserve">, </w:t>
            </w:r>
            <w:r>
              <w:rPr>
                <w:szCs w:val="24"/>
              </w:rPr>
              <w:t>ул. Звездная,  дом  5</w:t>
            </w:r>
          </w:p>
          <w:p w:rsidR="0032287A" w:rsidRPr="008847E1" w:rsidRDefault="0032287A" w:rsidP="004D0827">
            <w:pPr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2100" w:type="dxa"/>
          </w:tcPr>
          <w:p w:rsidR="0032287A" w:rsidRPr="008847E1" w:rsidRDefault="0032287A" w:rsidP="004D0827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100" w:type="dxa"/>
          </w:tcPr>
          <w:p w:rsidR="0032287A" w:rsidRPr="008847E1" w:rsidRDefault="0032287A" w:rsidP="004D0827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32:27:0430113:60</w:t>
            </w:r>
          </w:p>
        </w:tc>
        <w:tc>
          <w:tcPr>
            <w:tcW w:w="700" w:type="dxa"/>
          </w:tcPr>
          <w:p w:rsidR="0032287A" w:rsidRPr="008847E1" w:rsidRDefault="0032287A" w:rsidP="004D0827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1190</w:t>
            </w:r>
          </w:p>
        </w:tc>
        <w:tc>
          <w:tcPr>
            <w:tcW w:w="1460" w:type="dxa"/>
          </w:tcPr>
          <w:p w:rsidR="0032287A" w:rsidRPr="008847E1" w:rsidRDefault="0032287A" w:rsidP="004D0827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02.03.2011</w:t>
            </w:r>
          </w:p>
        </w:tc>
      </w:tr>
    </w:tbl>
    <w:p w:rsidR="0032287A" w:rsidRPr="008847E1" w:rsidRDefault="0032287A" w:rsidP="008A0941">
      <w:pPr>
        <w:spacing w:line="240" w:lineRule="auto"/>
        <w:jc w:val="both"/>
        <w:rPr>
          <w:szCs w:val="24"/>
        </w:rPr>
      </w:pPr>
    </w:p>
    <w:p w:rsidR="0032287A" w:rsidRPr="008847E1" w:rsidRDefault="0032287A" w:rsidP="006F0F01">
      <w:pPr>
        <w:rPr>
          <w:szCs w:val="24"/>
        </w:rPr>
      </w:pPr>
    </w:p>
    <w:p w:rsidR="0032287A" w:rsidRPr="008847E1" w:rsidRDefault="0032287A" w:rsidP="006F0F01">
      <w:pPr>
        <w:rPr>
          <w:szCs w:val="24"/>
        </w:rPr>
      </w:pPr>
    </w:p>
    <w:p w:rsidR="0032287A" w:rsidRDefault="0032287A" w:rsidP="006F0F01"/>
    <w:p w:rsidR="0032287A" w:rsidRDefault="0032287A" w:rsidP="006F0F01"/>
    <w:p w:rsidR="0032287A" w:rsidRDefault="0032287A" w:rsidP="006F0F01">
      <w:r>
        <w:t xml:space="preserve"> </w:t>
      </w:r>
    </w:p>
    <w:p w:rsidR="0032287A" w:rsidRDefault="0032287A" w:rsidP="006F0F01"/>
    <w:p w:rsidR="0032287A" w:rsidRPr="006F0F01" w:rsidRDefault="0032287A" w:rsidP="006F0F01"/>
    <w:sectPr w:rsidR="0032287A" w:rsidRPr="006F0F01" w:rsidSect="004D6FBC">
      <w:pgSz w:w="11906" w:h="16838" w:code="9"/>
      <w:pgMar w:top="719" w:right="606" w:bottom="360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87A" w:rsidRDefault="0032287A" w:rsidP="006F0F01">
      <w:pPr>
        <w:spacing w:line="240" w:lineRule="auto"/>
      </w:pPr>
      <w:r>
        <w:separator/>
      </w:r>
    </w:p>
  </w:endnote>
  <w:endnote w:type="continuationSeparator" w:id="0">
    <w:p w:rsidR="0032287A" w:rsidRDefault="0032287A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87A" w:rsidRDefault="0032287A" w:rsidP="006F0F01">
      <w:pPr>
        <w:spacing w:line="240" w:lineRule="auto"/>
      </w:pPr>
      <w:r>
        <w:separator/>
      </w:r>
    </w:p>
  </w:footnote>
  <w:footnote w:type="continuationSeparator" w:id="0">
    <w:p w:rsidR="0032287A" w:rsidRDefault="0032287A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9534E"/>
    <w:multiLevelType w:val="hybridMultilevel"/>
    <w:tmpl w:val="CE867BA8"/>
    <w:lvl w:ilvl="0" w:tplc="3E441A42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CAD005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79ACC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7D2A5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F424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E1865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DE6DD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732CA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0CB3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72EE6C3F"/>
    <w:multiLevelType w:val="hybridMultilevel"/>
    <w:tmpl w:val="992C94AE"/>
    <w:lvl w:ilvl="0" w:tplc="0419000F">
      <w:start w:val="1"/>
      <w:numFmt w:val="decimal"/>
      <w:lvlText w:val="%1."/>
      <w:lvlJc w:val="left"/>
      <w:pPr>
        <w:tabs>
          <w:tab w:val="num" w:pos="1094"/>
        </w:tabs>
        <w:ind w:left="109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4"/>
        </w:tabs>
        <w:ind w:left="18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34"/>
        </w:tabs>
        <w:ind w:left="25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54"/>
        </w:tabs>
        <w:ind w:left="32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74"/>
        </w:tabs>
        <w:ind w:left="39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94"/>
        </w:tabs>
        <w:ind w:left="46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14"/>
        </w:tabs>
        <w:ind w:left="54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34"/>
        </w:tabs>
        <w:ind w:left="61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54"/>
        </w:tabs>
        <w:ind w:left="6854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85C2E"/>
    <w:rsid w:val="000A1B0E"/>
    <w:rsid w:val="000A545A"/>
    <w:rsid w:val="000B1746"/>
    <w:rsid w:val="000D5851"/>
    <w:rsid w:val="001714AF"/>
    <w:rsid w:val="00177213"/>
    <w:rsid w:val="00181E03"/>
    <w:rsid w:val="001960E4"/>
    <w:rsid w:val="001C0641"/>
    <w:rsid w:val="001F1974"/>
    <w:rsid w:val="001F296C"/>
    <w:rsid w:val="001F385E"/>
    <w:rsid w:val="0021251B"/>
    <w:rsid w:val="002400E7"/>
    <w:rsid w:val="002872BD"/>
    <w:rsid w:val="002C1A86"/>
    <w:rsid w:val="002E7CB7"/>
    <w:rsid w:val="0032287A"/>
    <w:rsid w:val="003842F9"/>
    <w:rsid w:val="00387F96"/>
    <w:rsid w:val="003952BE"/>
    <w:rsid w:val="003C27E2"/>
    <w:rsid w:val="003C4EEA"/>
    <w:rsid w:val="00405814"/>
    <w:rsid w:val="00423C0B"/>
    <w:rsid w:val="00423D06"/>
    <w:rsid w:val="00473CAF"/>
    <w:rsid w:val="00480421"/>
    <w:rsid w:val="004A63C3"/>
    <w:rsid w:val="004B1C08"/>
    <w:rsid w:val="004C336E"/>
    <w:rsid w:val="004D0827"/>
    <w:rsid w:val="004D1EA9"/>
    <w:rsid w:val="004D6FBC"/>
    <w:rsid w:val="004D7648"/>
    <w:rsid w:val="004E402A"/>
    <w:rsid w:val="004E5EF9"/>
    <w:rsid w:val="004E79BC"/>
    <w:rsid w:val="0052381A"/>
    <w:rsid w:val="00525A42"/>
    <w:rsid w:val="00532697"/>
    <w:rsid w:val="0056147F"/>
    <w:rsid w:val="00566C6C"/>
    <w:rsid w:val="00624C2C"/>
    <w:rsid w:val="0067736A"/>
    <w:rsid w:val="006D677C"/>
    <w:rsid w:val="006F0F01"/>
    <w:rsid w:val="00731A3B"/>
    <w:rsid w:val="00772A63"/>
    <w:rsid w:val="0077724F"/>
    <w:rsid w:val="007A15DF"/>
    <w:rsid w:val="007B5479"/>
    <w:rsid w:val="007E2216"/>
    <w:rsid w:val="007F0657"/>
    <w:rsid w:val="00817FCC"/>
    <w:rsid w:val="00845628"/>
    <w:rsid w:val="008847E1"/>
    <w:rsid w:val="008A0941"/>
    <w:rsid w:val="008E458C"/>
    <w:rsid w:val="00900F40"/>
    <w:rsid w:val="00904941"/>
    <w:rsid w:val="00923E1A"/>
    <w:rsid w:val="009731B7"/>
    <w:rsid w:val="009B2B7B"/>
    <w:rsid w:val="009B4F2C"/>
    <w:rsid w:val="009F45A5"/>
    <w:rsid w:val="009F5F94"/>
    <w:rsid w:val="00A979DE"/>
    <w:rsid w:val="00AD5BA1"/>
    <w:rsid w:val="00B07C02"/>
    <w:rsid w:val="00B37F84"/>
    <w:rsid w:val="00B4677D"/>
    <w:rsid w:val="00B550C3"/>
    <w:rsid w:val="00B735E6"/>
    <w:rsid w:val="00BE5C68"/>
    <w:rsid w:val="00C02A4A"/>
    <w:rsid w:val="00C14927"/>
    <w:rsid w:val="00C17BCE"/>
    <w:rsid w:val="00C5357B"/>
    <w:rsid w:val="00C53AB6"/>
    <w:rsid w:val="00C8793F"/>
    <w:rsid w:val="00CA4D2C"/>
    <w:rsid w:val="00CA7C3D"/>
    <w:rsid w:val="00CE1ECE"/>
    <w:rsid w:val="00D01DE3"/>
    <w:rsid w:val="00D15098"/>
    <w:rsid w:val="00D303C0"/>
    <w:rsid w:val="00D66508"/>
    <w:rsid w:val="00D822C3"/>
    <w:rsid w:val="00DC2833"/>
    <w:rsid w:val="00DC35FF"/>
    <w:rsid w:val="00DF366B"/>
    <w:rsid w:val="00E73A85"/>
    <w:rsid w:val="00EB0A5F"/>
    <w:rsid w:val="00ED64B1"/>
    <w:rsid w:val="00EE2922"/>
    <w:rsid w:val="00EE35EB"/>
    <w:rsid w:val="00EE78EE"/>
    <w:rsid w:val="00FB4375"/>
    <w:rsid w:val="00FE4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0FD"/>
    <w:pPr>
      <w:spacing w:line="360" w:lineRule="auto"/>
    </w:pPr>
    <w:rPr>
      <w:sz w:val="24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6D677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24C2C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  <w:rPr>
      <w:rFonts w:cs="Times New Roman"/>
    </w:rPr>
  </w:style>
  <w:style w:type="paragraph" w:customStyle="1" w:styleId="11">
    <w:name w:val="Знак Знак11"/>
    <w:basedOn w:val="Normal"/>
    <w:uiPriority w:val="99"/>
    <w:rsid w:val="006D677C"/>
    <w:pPr>
      <w:spacing w:before="100" w:beforeAutospacing="1" w:after="100" w:afterAutospacing="1" w:line="240" w:lineRule="auto"/>
    </w:pPr>
    <w:rPr>
      <w:rFonts w:ascii="Tahoma" w:hAnsi="Tahoma"/>
      <w:sz w:val="20"/>
      <w:lang w:val="en-US"/>
    </w:rPr>
  </w:style>
  <w:style w:type="paragraph" w:customStyle="1" w:styleId="ConsPlusNonformat">
    <w:name w:val="ConsPlusNonformat"/>
    <w:uiPriority w:val="99"/>
    <w:rsid w:val="008A094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locked/>
    <w:rsid w:val="008A0941"/>
    <w:pPr>
      <w:spacing w:line="36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536</TotalTime>
  <Pages>2</Pages>
  <Words>537</Words>
  <Characters>3064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Аксёнова Н.И.</cp:lastModifiedBy>
  <cp:revision>16</cp:revision>
  <cp:lastPrinted>2019-12-10T08:30:00Z</cp:lastPrinted>
  <dcterms:created xsi:type="dcterms:W3CDTF">2018-01-24T06:40:00Z</dcterms:created>
  <dcterms:modified xsi:type="dcterms:W3CDTF">2019-12-12T14:01:00Z</dcterms:modified>
</cp:coreProperties>
</file>